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E457C" w14:textId="77777777" w:rsidR="008537CD" w:rsidRDefault="008537CD" w:rsidP="008537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ESTONE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fl.1412)</w:t>
      </w:r>
    </w:p>
    <w:p w14:paraId="54EC7505" w14:textId="77777777" w:rsidR="008537CD" w:rsidRDefault="008537CD" w:rsidP="008537CD">
      <w:pPr>
        <w:pStyle w:val="NoSpacing"/>
        <w:rPr>
          <w:rFonts w:cs="Times New Roman"/>
          <w:szCs w:val="24"/>
        </w:rPr>
      </w:pPr>
    </w:p>
    <w:p w14:paraId="0E522BE4" w14:textId="77777777" w:rsidR="008537CD" w:rsidRDefault="008537CD" w:rsidP="008537CD">
      <w:pPr>
        <w:pStyle w:val="NoSpacing"/>
        <w:rPr>
          <w:rFonts w:cs="Times New Roman"/>
          <w:szCs w:val="24"/>
        </w:rPr>
      </w:pPr>
    </w:p>
    <w:p w14:paraId="016A92F6" w14:textId="77777777" w:rsidR="008537CD" w:rsidRDefault="008537CD" w:rsidP="008537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May1412</w:t>
      </w:r>
      <w:r>
        <w:rPr>
          <w:rFonts w:cs="Times New Roman"/>
          <w:szCs w:val="24"/>
        </w:rPr>
        <w:tab/>
        <w:t xml:space="preserve">He was a witness when John and Agnes </w:t>
      </w:r>
      <w:proofErr w:type="spellStart"/>
      <w:r>
        <w:rPr>
          <w:rFonts w:cs="Times New Roman"/>
          <w:szCs w:val="24"/>
        </w:rPr>
        <w:t>Estone</w:t>
      </w:r>
      <w:proofErr w:type="spellEnd"/>
      <w:r>
        <w:rPr>
          <w:rFonts w:cs="Times New Roman"/>
          <w:szCs w:val="24"/>
        </w:rPr>
        <w:t>(qq.v.) granted lands in</w:t>
      </w:r>
    </w:p>
    <w:p w14:paraId="7094A5A1" w14:textId="77777777" w:rsidR="008537CD" w:rsidRDefault="008537CD" w:rsidP="008537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Catfield</w:t>
      </w:r>
      <w:proofErr w:type="spellEnd"/>
      <w:r>
        <w:rPr>
          <w:rFonts w:cs="Times New Roman"/>
          <w:szCs w:val="24"/>
        </w:rPr>
        <w:t xml:space="preserve">, Sussex, to their son, Robert(q.v.). At </w:t>
      </w:r>
      <w:proofErr w:type="spellStart"/>
      <w:r>
        <w:rPr>
          <w:rFonts w:cs="Times New Roman"/>
          <w:szCs w:val="24"/>
        </w:rPr>
        <w:t>Ninfield</w:t>
      </w:r>
      <w:proofErr w:type="spellEnd"/>
      <w:r>
        <w:rPr>
          <w:rFonts w:cs="Times New Roman"/>
          <w:szCs w:val="24"/>
        </w:rPr>
        <w:t>.</w:t>
      </w:r>
    </w:p>
    <w:p w14:paraId="11A30F86" w14:textId="77777777" w:rsidR="008537CD" w:rsidRDefault="008537CD" w:rsidP="008537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ASH/4501/49)</w:t>
      </w:r>
    </w:p>
    <w:p w14:paraId="37973443" w14:textId="77777777" w:rsidR="008537CD" w:rsidRDefault="008537CD" w:rsidP="008537CD">
      <w:pPr>
        <w:pStyle w:val="NoSpacing"/>
        <w:rPr>
          <w:rFonts w:cs="Times New Roman"/>
          <w:szCs w:val="24"/>
        </w:rPr>
      </w:pPr>
    </w:p>
    <w:p w14:paraId="3EBCCB1A" w14:textId="77777777" w:rsidR="008537CD" w:rsidRDefault="008537CD" w:rsidP="008537CD">
      <w:pPr>
        <w:pStyle w:val="NoSpacing"/>
        <w:rPr>
          <w:rFonts w:cs="Times New Roman"/>
          <w:szCs w:val="24"/>
        </w:rPr>
      </w:pPr>
    </w:p>
    <w:p w14:paraId="6BC87956" w14:textId="77777777" w:rsidR="008537CD" w:rsidRDefault="008537CD" w:rsidP="008537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November 2023</w:t>
      </w:r>
    </w:p>
    <w:p w14:paraId="2135616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CB2" w14:textId="77777777" w:rsidR="008537CD" w:rsidRDefault="008537CD" w:rsidP="009139A6">
      <w:r>
        <w:separator/>
      </w:r>
    </w:p>
  </w:endnote>
  <w:endnote w:type="continuationSeparator" w:id="0">
    <w:p w14:paraId="05DC8FFC" w14:textId="77777777" w:rsidR="008537CD" w:rsidRDefault="008537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667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5228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778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5F0A1" w14:textId="77777777" w:rsidR="008537CD" w:rsidRDefault="008537CD" w:rsidP="009139A6">
      <w:r>
        <w:separator/>
      </w:r>
    </w:p>
  </w:footnote>
  <w:footnote w:type="continuationSeparator" w:id="0">
    <w:p w14:paraId="04E8A90B" w14:textId="77777777" w:rsidR="008537CD" w:rsidRDefault="008537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AEA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036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31B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7CD"/>
    <w:rsid w:val="000666E0"/>
    <w:rsid w:val="002510B7"/>
    <w:rsid w:val="005C130B"/>
    <w:rsid w:val="00826F5C"/>
    <w:rsid w:val="008537CD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3EA8B"/>
  <w15:chartTrackingRefBased/>
  <w15:docId w15:val="{344B893B-0AD6-4427-A391-678CB5454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2023-11-15T21:03:00Z</dcterms:created>
  <dcterms:modified xsi:type="dcterms:W3CDTF">2023-11-15T21:03:00Z</dcterms:modified>
</cp:coreProperties>
</file>